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Theme="minorEastAsia"/>
          <w:b/>
          <w:i/>
          <w:sz w:val="28"/>
          <w:lang w:val="en-US" w:eastAsia="zh-CN"/>
        </w:rPr>
      </w:pPr>
      <w:bookmarkStart w:id="0" w:name="OLE_LINK2"/>
      <w:r>
        <w:rPr>
          <w:b/>
          <w:sz w:val="24"/>
        </w:rPr>
        <w:t>3GPP TSG-SA5 Meeting #147</w:t>
      </w:r>
      <w:r>
        <w:rPr>
          <w:b/>
          <w:sz w:val="28"/>
        </w:rPr>
        <w:tab/>
      </w:r>
      <w:r>
        <w:rPr>
          <w:b/>
          <w:sz w:val="28"/>
        </w:rPr>
        <w:t>S5-232</w:t>
      </w:r>
      <w:r>
        <w:rPr>
          <w:rFonts w:hint="eastAsia"/>
          <w:b/>
          <w:sz w:val="28"/>
          <w:lang w:val="en-US" w:eastAsia="zh-CN"/>
        </w:rPr>
        <w:t>535</w:t>
      </w:r>
      <w:bookmarkStart w:id="7" w:name="_GoBack"/>
      <w:bookmarkEnd w:id="7"/>
    </w:p>
    <w:p>
      <w:pPr>
        <w:pStyle w:val="83"/>
        <w:tabs>
          <w:tab w:val="right" w:pos="9639"/>
        </w:tabs>
        <w:spacing w:after="0"/>
        <w:rPr>
          <w:b/>
          <w:sz w:val="24"/>
        </w:rPr>
      </w:pPr>
      <w:r>
        <w:rPr>
          <w:b/>
          <w:sz w:val="24"/>
        </w:rPr>
        <w:t>Athens, Greece, 27th February - 3rd March 2023</w:t>
      </w:r>
    </w:p>
    <w:p>
      <w:pPr>
        <w:pStyle w:val="83"/>
        <w:outlineLvl w:val="0"/>
        <w:rPr>
          <w:rFonts w:cs="Arial"/>
          <w:b/>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eastAsia" w:ascii="Arial" w:hAnsi="Arial"/>
          <w:b/>
          <w:lang w:val="en-US" w:eastAsia="zh-CN"/>
        </w:rPr>
        <w:t>China</w:t>
      </w:r>
      <w:r>
        <w:rPr>
          <w:rFonts w:ascii="Arial" w:hAnsi="Arial"/>
          <w:b/>
          <w:lang w:val="en-US"/>
        </w:rPr>
        <w:t xml:space="preserve"> </w:t>
      </w:r>
      <w:r>
        <w:rPr>
          <w:rFonts w:hint="eastAsia" w:ascii="Arial" w:hAnsi="Arial"/>
          <w:b/>
          <w:lang w:val="en-US" w:eastAsia="zh-CN"/>
        </w:rPr>
        <w:t>Unicom</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rPr>
        <w:t>Add New Solution for URLLC performance management related to reliability in RAN</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6.8.3 Study on Management Aspects of URLLC</w:t>
      </w:r>
    </w:p>
    <w:p>
      <w:pPr>
        <w:pStyle w:val="2"/>
      </w:pPr>
      <w:r>
        <w:t>1</w:t>
      </w:r>
      <w:r>
        <w:tab/>
      </w:r>
      <w:r>
        <w:t>Decision/action requested</w:t>
      </w:r>
    </w:p>
    <w:bookmarkEnd w:id="0"/>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approve the proposal.</w:t>
      </w:r>
    </w:p>
    <w:p>
      <w:pPr>
        <w:pStyle w:val="2"/>
      </w:pPr>
      <w:r>
        <w:t>2</w:t>
      </w:r>
      <w:r>
        <w:tab/>
      </w:r>
      <w:r>
        <w:t>References</w:t>
      </w:r>
    </w:p>
    <w:p>
      <w:pPr>
        <w:pStyle w:val="90"/>
      </w:pPr>
      <w:r>
        <w:t>[1]</w:t>
      </w:r>
      <w:r>
        <w:tab/>
      </w:r>
      <w:r>
        <w:t>3GPP TR 28.832 v0.4.0: “Management Aspects of URLLC”</w:t>
      </w:r>
    </w:p>
    <w:p>
      <w:pPr>
        <w:pStyle w:val="90"/>
        <w:tabs>
          <w:tab w:val="left" w:pos="955"/>
        </w:tabs>
        <w:rPr>
          <w:lang w:eastAsia="zh-CN"/>
        </w:rPr>
      </w:pPr>
      <w:r>
        <w:rPr>
          <w:rFonts w:hint="eastAsia"/>
          <w:lang w:eastAsia="zh-CN"/>
        </w:rPr>
        <w:t>[</w:t>
      </w:r>
      <w:r>
        <w:rPr>
          <w:lang w:eastAsia="zh-CN"/>
        </w:rPr>
        <w:t>2]</w:t>
      </w:r>
      <w:r>
        <w:rPr>
          <w:lang w:eastAsia="zh-CN"/>
        </w:rPr>
        <w:tab/>
      </w:r>
      <w:r>
        <w:rPr>
          <w:lang w:eastAsia="zh-CN"/>
        </w:rPr>
        <w:t>3GPP TS 28.552: “Management and orchestration; 5G performance measurements”</w:t>
      </w:r>
    </w:p>
    <w:p>
      <w:pPr>
        <w:pStyle w:val="2"/>
      </w:pPr>
      <w:r>
        <w:t>3</w:t>
      </w:r>
      <w:r>
        <w:tab/>
      </w:r>
      <w:r>
        <w:t>Rationale</w:t>
      </w:r>
    </w:p>
    <w:p>
      <w:pPr>
        <w:rPr>
          <w:lang w:eastAsia="zh-CN"/>
        </w:rPr>
      </w:pPr>
      <w:r>
        <w:rPr>
          <w:lang w:eastAsia="zh-CN"/>
        </w:rPr>
        <w:t>It was approved in SP-220146 to study the management aspects of URLLC and one of the objectives is to investigate performance measurements related to URLLC. In order to achieve the objective mentioned above, some performance measurements related to URLLC is proposed in this contribution.</w:t>
      </w:r>
    </w:p>
    <w:p>
      <w:pPr>
        <w:rPr>
          <w:lang w:eastAsia="zh-CN"/>
        </w:rPr>
      </w:pPr>
      <w:r>
        <w:rPr>
          <w:lang w:eastAsia="zh-CN"/>
        </w:rPr>
        <w:t xml:space="preserve">This pCR proposes to </w:t>
      </w:r>
      <w:r>
        <w:rPr>
          <w:rFonts w:hint="eastAsia"/>
          <w:lang w:eastAsia="zh-CN"/>
        </w:rPr>
        <w:t>a</w:t>
      </w:r>
      <w:r>
        <w:rPr>
          <w:lang w:eastAsia="zh-CN"/>
        </w:rPr>
        <w:t xml:space="preserve"> new solution for URLLC performance measurements related to reliability in RAN into TR 28.832 [1].</w:t>
      </w:r>
    </w:p>
    <w:p>
      <w:pPr>
        <w:pStyle w:val="2"/>
      </w:pPr>
      <w:r>
        <w:t>4</w:t>
      </w:r>
      <w:r>
        <w:tab/>
      </w:r>
      <w:r>
        <w:t>Detailed proposal</w:t>
      </w:r>
    </w:p>
    <w:p>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p>
      <w:bookmarkStart w:id="1" w:name="_Toc42241749"/>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1st</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bookmarkEnd w:id="1"/>
    </w:tbl>
    <w:p>
      <w:pPr>
        <w:keepNext/>
        <w:keepLines/>
        <w:spacing w:before="180"/>
        <w:ind w:left="1134" w:hanging="1134"/>
        <w:outlineLvl w:val="1"/>
        <w:rPr>
          <w:ins w:id="0" w:author="JYC" w:date="2023-02-03T10:13:00Z"/>
          <w:rFonts w:ascii="Arial" w:hAnsi="Arial"/>
          <w:sz w:val="32"/>
        </w:rPr>
      </w:pPr>
      <w:ins w:id="1" w:author="JYC" w:date="2023-02-03T10:13:00Z">
        <w:bookmarkStart w:id="2" w:name="_Toc98248404"/>
        <w:r>
          <w:rPr>
            <w:rFonts w:ascii="Arial" w:hAnsi="Arial"/>
            <w:sz w:val="32"/>
          </w:rPr>
          <w:t>5.3</w:t>
        </w:r>
      </w:ins>
      <w:ins w:id="2" w:author="JYC" w:date="2023-02-03T10:13:00Z">
        <w:r>
          <w:rPr>
            <w:rFonts w:ascii="Arial" w:hAnsi="Arial"/>
            <w:sz w:val="32"/>
          </w:rPr>
          <w:tab/>
        </w:r>
        <w:bookmarkEnd w:id="2"/>
      </w:ins>
      <w:ins w:id="3" w:author="JYC" w:date="2023-02-03T10:13:00Z">
        <w:r>
          <w:rPr>
            <w:rFonts w:ascii="Arial" w:hAnsi="Arial"/>
            <w:sz w:val="32"/>
          </w:rPr>
          <w:t>Issue #X: URLLC Performance management on reliability in RAN</w:t>
        </w:r>
      </w:ins>
    </w:p>
    <w:p>
      <w:pPr>
        <w:jc w:val="both"/>
        <w:rPr>
          <w:ins w:id="4" w:author="JYC" w:date="2023-02-03T10:13:00Z"/>
          <w:rFonts w:ascii="Arial" w:hAnsi="Arial"/>
          <w:sz w:val="28"/>
          <w:lang w:val="en-US"/>
        </w:rPr>
      </w:pPr>
      <w:ins w:id="5" w:author="JYC" w:date="2023-02-03T10:13:00Z">
        <w:bookmarkStart w:id="3" w:name="_Toc66206025"/>
        <w:bookmarkStart w:id="4" w:name="_Toc98248406"/>
        <w:r>
          <w:rPr>
            <w:rFonts w:ascii="Arial" w:hAnsi="Arial"/>
            <w:sz w:val="28"/>
            <w:lang w:val="en-US"/>
          </w:rPr>
          <w:t>5.3.2</w:t>
        </w:r>
      </w:ins>
      <w:ins w:id="6" w:author="JYC" w:date="2023-02-03T10:13:00Z">
        <w:r>
          <w:rPr>
            <w:rFonts w:ascii="Arial" w:hAnsi="Arial"/>
            <w:sz w:val="28"/>
            <w:lang w:val="en-US"/>
          </w:rPr>
          <w:tab/>
        </w:r>
      </w:ins>
      <w:ins w:id="7" w:author="JYC" w:date="2023-02-03T10:13:00Z">
        <w:r>
          <w:rPr>
            <w:rFonts w:ascii="Arial" w:hAnsi="Arial"/>
            <w:sz w:val="28"/>
            <w:lang w:val="en-US"/>
          </w:rPr>
          <w:t>Potential solutions</w:t>
        </w:r>
        <w:bookmarkEnd w:id="3"/>
        <w:bookmarkEnd w:id="4"/>
      </w:ins>
    </w:p>
    <w:p>
      <w:pPr>
        <w:jc w:val="both"/>
        <w:rPr>
          <w:ins w:id="8" w:author="JYC" w:date="2023-02-03T10:13:00Z"/>
          <w:lang w:val="en-US" w:eastAsia="zh-CN"/>
        </w:rPr>
      </w:pPr>
      <w:ins w:id="9" w:author="JYC" w:date="2023-02-03T10:13:00Z">
        <w:r>
          <w:rPr>
            <w:lang w:val="en-US" w:eastAsia="zh-CN"/>
          </w:rPr>
          <w:t>Ultra-</w:t>
        </w:r>
      </w:ins>
      <w:ins w:id="10" w:author="JYC" w:date="2023-02-03T10:13:00Z">
        <w:r>
          <w:rPr>
            <w:rFonts w:hint="eastAsia"/>
            <w:lang w:val="en-US" w:eastAsia="zh-CN"/>
          </w:rPr>
          <w:t>R</w:t>
        </w:r>
      </w:ins>
      <w:ins w:id="11" w:author="JYC" w:date="2023-02-03T10:13:00Z">
        <w:r>
          <w:rPr>
            <w:lang w:val="en-US" w:eastAsia="zh-CN"/>
          </w:rPr>
          <w:t xml:space="preserve">eliable is a typical characteristic of URLLC service, </w:t>
        </w:r>
      </w:ins>
      <w:ins w:id="12" w:author="JYC" w:date="2023-02-03T10:13:00Z">
        <w:r>
          <w:rPr>
            <w:rFonts w:hint="eastAsia"/>
            <w:lang w:val="en-US" w:eastAsia="zh-CN"/>
          </w:rPr>
          <w:t>thus</w:t>
        </w:r>
      </w:ins>
      <w:ins w:id="13" w:author="JYC" w:date="2023-02-03T10:13:00Z">
        <w:r>
          <w:rPr>
            <w:lang w:val="en-US" w:eastAsia="zh-CN"/>
          </w:rPr>
          <w:t xml:space="preserve"> reliability is an important metric of network which provides URLLC service. The measurement of reliability can be used to evaluate the performance of URLLC network. So the requirements for performance management of radio network providing URLLC services is:</w:t>
        </w:r>
      </w:ins>
    </w:p>
    <w:p>
      <w:pPr>
        <w:numPr>
          <w:ilvl w:val="0"/>
          <w:numId w:val="1"/>
        </w:numPr>
        <w:jc w:val="both"/>
        <w:rPr>
          <w:ins w:id="14" w:author="JYC" w:date="2023-02-03T10:13:00Z"/>
          <w:lang w:val="en-US" w:eastAsia="zh-CN"/>
        </w:rPr>
      </w:pPr>
      <w:ins w:id="15" w:author="JYC" w:date="2023-02-03T10:13:00Z">
        <w:r>
          <w:rPr>
            <w:lang w:val="en-US" w:eastAsia="zh-CN"/>
          </w:rPr>
          <w:t xml:space="preserve">The OAM should have the capability of </w:t>
        </w:r>
      </w:ins>
      <w:ins w:id="16" w:author="JYC" w:date="2023-02-03T10:15:00Z">
        <w:r>
          <w:rPr>
            <w:rFonts w:hint="eastAsia"/>
            <w:lang w:val="en-US" w:eastAsia="zh-CN"/>
          </w:rPr>
          <w:t>providing</w:t>
        </w:r>
      </w:ins>
      <w:ins w:id="17" w:author="JYC" w:date="2023-02-03T10:15:00Z">
        <w:r>
          <w:rPr>
            <w:lang w:val="en-US" w:eastAsia="zh-CN"/>
          </w:rPr>
          <w:t xml:space="preserve"> </w:t>
        </w:r>
      </w:ins>
      <w:ins w:id="18" w:author="JYC" w:date="2023-02-03T10:15:00Z">
        <w:r>
          <w:rPr>
            <w:rFonts w:hint="eastAsia"/>
            <w:lang w:val="en-US" w:eastAsia="zh-CN"/>
          </w:rPr>
          <w:t>the</w:t>
        </w:r>
      </w:ins>
      <w:ins w:id="19" w:author="JYC" w:date="2023-02-03T10:15:00Z">
        <w:r>
          <w:rPr>
            <w:lang w:val="en-US" w:eastAsia="zh-CN"/>
          </w:rPr>
          <w:t xml:space="preserve"> </w:t>
        </w:r>
      </w:ins>
      <w:ins w:id="20" w:author="JYC" w:date="2023-02-03T10:13:00Z">
        <w:r>
          <w:rPr>
            <w:lang w:val="en-US" w:eastAsia="zh-CN"/>
          </w:rPr>
          <w:t xml:space="preserve">reliability </w:t>
        </w:r>
      </w:ins>
      <w:ins w:id="21" w:author="JYC" w:date="2023-02-03T10:47:00Z">
        <w:r>
          <w:rPr>
            <w:rFonts w:hint="eastAsia"/>
            <w:lang w:val="en-US" w:eastAsia="zh-CN"/>
          </w:rPr>
          <w:t>of</w:t>
        </w:r>
      </w:ins>
      <w:ins w:id="22" w:author="JYC" w:date="2023-02-03T10:47:00Z">
        <w:r>
          <w:rPr>
            <w:lang w:val="en-US" w:eastAsia="zh-CN"/>
          </w:rPr>
          <w:t xml:space="preserve"> NG-RAN </w:t>
        </w:r>
      </w:ins>
      <w:ins w:id="23" w:author="JYC" w:date="2023-02-03T10:13:00Z">
        <w:r>
          <w:rPr>
            <w:lang w:val="en-US" w:eastAsia="zh-CN"/>
          </w:rPr>
          <w:t xml:space="preserve">with specific delay </w:t>
        </w:r>
      </w:ins>
      <w:ins w:id="24" w:author="JYC" w:date="2023-02-13T10:21:00Z">
        <w:r>
          <w:rPr>
            <w:lang w:val="en-US" w:eastAsia="zh-CN"/>
          </w:rPr>
          <w:t>threshold</w:t>
        </w:r>
      </w:ins>
      <w:ins w:id="25" w:author="JYC" w:date="2023-02-03T10:13:00Z">
        <w:r>
          <w:rPr>
            <w:lang w:val="en-US" w:eastAsia="zh-CN"/>
          </w:rPr>
          <w:t>.</w:t>
        </w:r>
      </w:ins>
    </w:p>
    <w:p>
      <w:pPr>
        <w:jc w:val="both"/>
        <w:rPr>
          <w:ins w:id="26" w:author="JYC" w:date="2023-02-03T10:13:00Z"/>
          <w:lang w:val="en-US" w:eastAsia="zh-CN"/>
        </w:rPr>
      </w:pPr>
      <w:ins w:id="27" w:author="JYC" w:date="2023-02-03T10:13:00Z">
        <w:r>
          <w:rPr>
            <w:rFonts w:hint="eastAsia"/>
            <w:lang w:val="en-US" w:eastAsia="zh-CN"/>
          </w:rPr>
          <w:t>S</w:t>
        </w:r>
      </w:ins>
      <w:ins w:id="28" w:author="JYC" w:date="2023-02-03T10:13:00Z">
        <w:r>
          <w:rPr>
            <w:lang w:val="en-US" w:eastAsia="zh-CN"/>
          </w:rPr>
          <w:t xml:space="preserve">ince the existing measurements and KPIs can’t </w:t>
        </w:r>
      </w:ins>
      <w:ins w:id="29" w:author="JYC" w:date="2023-02-03T10:52:00Z">
        <w:r>
          <w:rPr>
            <w:rFonts w:hint="eastAsia"/>
            <w:lang w:val="en-US" w:eastAsia="zh-CN"/>
          </w:rPr>
          <w:t>match</w:t>
        </w:r>
      </w:ins>
      <w:ins w:id="30" w:author="JYC" w:date="2023-02-03T10:52:00Z">
        <w:r>
          <w:rPr>
            <w:lang w:val="en-US" w:eastAsia="zh-CN"/>
          </w:rPr>
          <w:t xml:space="preserve"> </w:t>
        </w:r>
      </w:ins>
      <w:ins w:id="31" w:author="JYC" w:date="2023-02-03T10:52:00Z">
        <w:r>
          <w:rPr>
            <w:rFonts w:hint="eastAsia"/>
            <w:lang w:val="en-US" w:eastAsia="zh-CN"/>
          </w:rPr>
          <w:t>the</w:t>
        </w:r>
      </w:ins>
      <w:ins w:id="32" w:author="JYC" w:date="2023-02-03T10:52:00Z">
        <w:r>
          <w:rPr>
            <w:lang w:val="en-US" w:eastAsia="zh-CN"/>
          </w:rPr>
          <w:t xml:space="preserve"> </w:t>
        </w:r>
      </w:ins>
      <w:ins w:id="33" w:author="JYC" w:date="2023-02-03T10:52:00Z">
        <w:r>
          <w:rPr>
            <w:rFonts w:hint="eastAsia"/>
            <w:lang w:val="en-US" w:eastAsia="zh-CN"/>
          </w:rPr>
          <w:t>definition</w:t>
        </w:r>
      </w:ins>
      <w:ins w:id="34" w:author="JYC" w:date="2023-02-03T10:52:00Z">
        <w:r>
          <w:rPr>
            <w:lang w:val="en-US" w:eastAsia="zh-CN"/>
          </w:rPr>
          <w:t xml:space="preserve"> </w:t>
        </w:r>
      </w:ins>
      <w:ins w:id="35" w:author="JYC" w:date="2023-02-03T10:52:00Z">
        <w:r>
          <w:rPr>
            <w:rFonts w:hint="eastAsia"/>
            <w:lang w:val="en-US" w:eastAsia="zh-CN"/>
          </w:rPr>
          <w:t>of</w:t>
        </w:r>
      </w:ins>
      <w:ins w:id="36" w:author="JYC" w:date="2023-02-03T10:52:00Z">
        <w:r>
          <w:rPr>
            <w:lang w:val="en-US" w:eastAsia="zh-CN"/>
          </w:rPr>
          <w:t xml:space="preserve"> </w:t>
        </w:r>
      </w:ins>
      <w:ins w:id="37" w:author="JYC" w:date="2023-02-03T10:13:00Z">
        <w:r>
          <w:rPr>
            <w:lang w:val="en-US" w:eastAsia="zh-CN"/>
          </w:rPr>
          <w:t xml:space="preserve">reliability in RAN considering </w:t>
        </w:r>
      </w:ins>
      <w:ins w:id="38" w:author="JYC" w:date="2023-02-13T18:03:00Z">
        <w:r>
          <w:rPr>
            <w:rFonts w:hint="eastAsia"/>
            <w:lang w:val="en-US" w:eastAsia="zh-CN"/>
          </w:rPr>
          <w:t>delay</w:t>
        </w:r>
      </w:ins>
      <w:ins w:id="39" w:author="JYC" w:date="2023-02-03T10:13:00Z">
        <w:r>
          <w:rPr>
            <w:lang w:val="en-US" w:eastAsia="zh-CN"/>
          </w:rPr>
          <w:t xml:space="preserve"> </w:t>
        </w:r>
      </w:ins>
      <w:ins w:id="40" w:author="JYC" w:date="2023-02-13T10:21:00Z">
        <w:r>
          <w:rPr>
            <w:lang w:val="en-US" w:eastAsia="zh-CN"/>
          </w:rPr>
          <w:t>threshold</w:t>
        </w:r>
      </w:ins>
      <w:ins w:id="41" w:author="JYC" w:date="2023-02-03T10:52:00Z">
        <w:r>
          <w:rPr>
            <w:lang w:val="en-US" w:eastAsia="zh-CN"/>
          </w:rPr>
          <w:t xml:space="preserve"> well</w:t>
        </w:r>
      </w:ins>
      <w:ins w:id="42" w:author="JYC" w:date="2023-02-03T10:13:00Z">
        <w:r>
          <w:rPr>
            <w:lang w:val="en-US" w:eastAsia="zh-CN"/>
          </w:rPr>
          <w:t>, a new solution needs to be studied to measure the reliability performance in RAN. According to the definition of reliability, this pCR proposes a</w:t>
        </w:r>
      </w:ins>
      <w:ins w:id="43" w:author="JYC" w:date="2023-02-03T10:54:00Z">
        <w:r>
          <w:rPr>
            <w:lang w:val="en-US" w:eastAsia="zh-CN"/>
          </w:rPr>
          <w:t>n algorighm</w:t>
        </w:r>
      </w:ins>
      <w:ins w:id="44" w:author="JYC" w:date="2023-02-03T10:13:00Z">
        <w:r>
          <w:rPr>
            <w:lang w:val="en-US" w:eastAsia="zh-CN"/>
          </w:rPr>
          <w:t xml:space="preserve"> in RAN, which is as follows: </w:t>
        </w:r>
      </w:ins>
      <w:ins w:id="45" w:author="JYC" w:date="2023-02-03T10:13:00Z">
        <w:r>
          <w:rPr>
            <w:rFonts w:hint="eastAsia"/>
            <w:lang w:val="en-US" w:eastAsia="zh-CN"/>
          </w:rPr>
          <w:t>C</w:t>
        </w:r>
      </w:ins>
      <w:ins w:id="46" w:author="JYC" w:date="2023-02-03T10:13:00Z">
        <w:r>
          <w:rPr>
            <w:lang w:val="en-US" w:eastAsia="zh-CN"/>
          </w:rPr>
          <w:t xml:space="preserve">alculate the ratio between the number of successfully transmitted packets within a </w:t>
        </w:r>
      </w:ins>
      <w:ins w:id="47" w:author="JYC" w:date="2023-02-13T10:21:00Z">
        <w:r>
          <w:rPr>
            <w:lang w:val="en-US" w:eastAsia="zh-CN"/>
          </w:rPr>
          <w:t>delay</w:t>
        </w:r>
      </w:ins>
      <w:ins w:id="48" w:author="JYC" w:date="2023-02-03T10:13:00Z">
        <w:r>
          <w:rPr>
            <w:lang w:val="en-US" w:eastAsia="zh-CN"/>
          </w:rPr>
          <w:t xml:space="preserve"> </w:t>
        </w:r>
      </w:ins>
      <w:ins w:id="49" w:author="JYC" w:date="2023-02-13T10:21:00Z">
        <w:r>
          <w:rPr>
            <w:lang w:val="en-US" w:eastAsia="zh-CN"/>
          </w:rPr>
          <w:t>threshold</w:t>
        </w:r>
      </w:ins>
      <w:ins w:id="50" w:author="JYC" w:date="2023-02-03T10:13:00Z">
        <w:r>
          <w:rPr>
            <w:lang w:val="en-US" w:eastAsia="zh-CN"/>
          </w:rPr>
          <w:t xml:space="preserve"> and the total number of packets between UE and gNB, and the result is reliability in RAN.</w:t>
        </w:r>
      </w:ins>
    </w:p>
    <w:p>
      <w:pPr>
        <w:jc w:val="both"/>
        <w:rPr>
          <w:del w:id="51" w:author="Jin Yuchao" w:date="2022-10-12T17:20:00Z"/>
          <w:lang w:val="en-US" w:eastAsia="zh-CN"/>
        </w:rPr>
      </w:pPr>
      <w:ins w:id="52" w:author="JYC" w:date="2023-02-03T10:13:00Z">
        <w:r>
          <w:rPr>
            <w:rFonts w:hint="eastAsia"/>
            <w:lang w:val="en-US" w:eastAsia="zh-CN"/>
          </w:rPr>
          <w:t>T</w:t>
        </w:r>
      </w:ins>
      <w:ins w:id="53" w:author="JYC" w:date="2023-02-03T10:13:00Z">
        <w:r>
          <w:rPr>
            <w:lang w:val="en-US" w:eastAsia="zh-CN"/>
          </w:rPr>
          <w:t>he above solution</w:t>
        </w:r>
      </w:ins>
      <w:ins w:id="54" w:author="JYC" w:date="2023-02-03T10:59:00Z">
        <w:r>
          <w:rPr>
            <w:lang w:val="en-US" w:eastAsia="zh-CN"/>
          </w:rPr>
          <w:t xml:space="preserve"> may</w:t>
        </w:r>
      </w:ins>
      <w:ins w:id="55" w:author="JYC" w:date="2023-02-03T10:13:00Z">
        <w:r>
          <w:rPr>
            <w:lang w:val="en-US" w:eastAsia="zh-CN"/>
          </w:rPr>
          <w:t xml:space="preserve"> be used in a new KPI based on existing measurements</w:t>
        </w:r>
      </w:ins>
      <w:ins w:id="56" w:author="JYC" w:date="2023-02-03T10:13:00Z">
        <w:r>
          <w:rPr>
            <w:rFonts w:hint="eastAsia"/>
            <w:lang w:val="en-US" w:eastAsia="zh-CN"/>
          </w:rPr>
          <w:t>.</w:t>
        </w:r>
      </w:ins>
      <w:ins w:id="57" w:author="JYC" w:date="2023-02-03T10:13:00Z">
        <w:r>
          <w:rPr>
            <w:lang w:val="en-US" w:eastAsia="zh-CN"/>
          </w:rPr>
          <w:t xml:space="preserve"> </w:t>
        </w:r>
      </w:ins>
      <w:ins w:id="58" w:author="JYC" w:date="2023-02-03T17:08:00Z">
        <w:r>
          <w:rPr>
            <w:lang w:val="en-US" w:eastAsia="zh-CN"/>
          </w:rPr>
          <w:t>Take the downlink as an example, o</w:t>
        </w:r>
      </w:ins>
      <w:ins w:id="59" w:author="JYC" w:date="2023-02-03T14:11:00Z">
        <w:r>
          <w:rPr>
            <w:lang w:val="en-US" w:eastAsia="zh-CN"/>
          </w:rPr>
          <w:t xml:space="preserve">ne possible </w:t>
        </w:r>
      </w:ins>
      <w:ins w:id="60" w:author="JYC" w:date="2023-02-03T14:17:00Z">
        <w:r>
          <w:rPr>
            <w:lang w:val="en-US" w:eastAsia="zh-CN"/>
          </w:rPr>
          <w:t xml:space="preserve">way to define </w:t>
        </w:r>
      </w:ins>
      <w:ins w:id="61" w:author="JYC" w:date="2023-02-03T17:08:00Z">
        <w:r>
          <w:rPr>
            <w:lang w:val="en-US" w:eastAsia="zh-CN"/>
          </w:rPr>
          <w:t xml:space="preserve">a </w:t>
        </w:r>
      </w:ins>
      <w:ins w:id="62" w:author="JYC" w:date="2023-02-03T14:12:00Z">
        <w:r>
          <w:rPr>
            <w:lang w:val="en-US" w:eastAsia="zh-CN"/>
          </w:rPr>
          <w:t xml:space="preserve">KPI for reliability in RAN can be </w:t>
        </w:r>
      </w:ins>
      <w:ins w:id="63" w:author="JYC" w:date="2023-02-03T14:17:00Z">
        <w:r>
          <w:rPr>
            <w:lang w:val="en-US" w:eastAsia="zh-CN"/>
          </w:rPr>
          <w:t xml:space="preserve">described </w:t>
        </w:r>
      </w:ins>
      <w:ins w:id="64" w:author="JYC" w:date="2023-02-03T14:18:00Z">
        <w:r>
          <w:rPr>
            <w:lang w:val="en-US" w:eastAsia="zh-CN"/>
          </w:rPr>
          <w:t>as follows</w:t>
        </w:r>
      </w:ins>
      <w:ins w:id="65" w:author="JYC" w:date="2023-02-03T14:12:00Z">
        <w:r>
          <w:rPr>
            <w:lang w:val="en-US" w:eastAsia="zh-CN"/>
          </w:rPr>
          <w:t>:</w:t>
        </w:r>
      </w:ins>
    </w:p>
    <w:p>
      <w:pPr>
        <w:jc w:val="both"/>
        <w:rPr>
          <w:ins w:id="66" w:author="JYC" w:date="2023-02-03T14:18:00Z"/>
        </w:rPr>
      </w:pPr>
      <w:ins w:id="67" w:author="JYC" w:date="2023-02-03T14:18:00Z">
        <w:bookmarkStart w:id="5" w:name="_Toc82683427"/>
        <w:bookmarkStart w:id="6" w:name="_Toc98165902"/>
        <w:r>
          <w:rPr/>
          <w:t>6.8.1.X</w:t>
        </w:r>
      </w:ins>
      <w:ins w:id="68" w:author="JYC" w:date="2023-02-03T14:18:00Z">
        <w:r>
          <w:rPr/>
          <w:tab/>
        </w:r>
        <w:bookmarkEnd w:id="5"/>
      </w:ins>
      <w:ins w:id="69" w:author="JYC" w:date="2023-02-03T14:18:00Z">
        <w:r>
          <w:rPr/>
          <w:t xml:space="preserve">Downlink </w:t>
        </w:r>
      </w:ins>
      <w:ins w:id="70" w:author="JYC" w:date="2023-02-03T14:19:00Z">
        <w:r>
          <w:rPr/>
          <w:t>r</w:t>
        </w:r>
      </w:ins>
      <w:ins w:id="71" w:author="JYC" w:date="2023-02-03T14:18:00Z">
        <w:r>
          <w:rPr/>
          <w:t xml:space="preserve">eliability KPI with </w:t>
        </w:r>
        <w:bookmarkEnd w:id="6"/>
      </w:ins>
      <w:ins w:id="72" w:author="JYC" w:date="2023-02-07T15:26:00Z">
        <w:r>
          <w:rPr/>
          <w:t>delay threshold</w:t>
        </w:r>
      </w:ins>
      <w:ins w:id="73" w:author="JYC" w:date="2023-02-03T14:19:00Z">
        <w:r>
          <w:rPr/>
          <w:t xml:space="preserve"> </w:t>
        </w:r>
      </w:ins>
      <w:ins w:id="74" w:author="JYC" w:date="2023-02-03T14:36:00Z">
        <w:r>
          <w:rPr/>
          <w:t xml:space="preserve">between </w:t>
        </w:r>
      </w:ins>
      <w:ins w:id="75" w:author="JYC" w:date="2023-02-03T14:19:00Z">
        <w:r>
          <w:rPr/>
          <w:t>NG-RAN</w:t>
        </w:r>
      </w:ins>
      <w:ins w:id="76" w:author="JYC" w:date="2023-02-03T14:37:00Z">
        <w:r>
          <w:rPr/>
          <w:t xml:space="preserve"> and UE</w:t>
        </w:r>
      </w:ins>
    </w:p>
    <w:p>
      <w:pPr>
        <w:jc w:val="both"/>
        <w:rPr>
          <w:ins w:id="77" w:author="JYC" w:date="2023-02-03T14:18:00Z"/>
        </w:rPr>
      </w:pPr>
      <w:ins w:id="78" w:author="JYC" w:date="2023-02-03T14:18:00Z">
        <w:r>
          <w:rPr/>
          <w:t>a)</w:t>
        </w:r>
      </w:ins>
      <w:ins w:id="79" w:author="JYC" w:date="2023-02-03T14:18:00Z">
        <w:r>
          <w:rPr/>
          <w:tab/>
        </w:r>
      </w:ins>
      <w:ins w:id="80" w:author="JYC" w:date="2023-02-03T14:18:00Z">
        <w:r>
          <w:rPr/>
          <w:t>DLRel</w:t>
        </w:r>
      </w:ins>
      <w:ins w:id="81" w:author="JYC" w:date="2023-02-03T14:19:00Z">
        <w:r>
          <w:rPr/>
          <w:t>_RAN</w:t>
        </w:r>
      </w:ins>
      <w:ins w:id="82" w:author="JYC" w:date="2023-02-03T14:18:00Z">
        <w:r>
          <w:rPr/>
          <w:t>_</w:t>
        </w:r>
      </w:ins>
      <w:ins w:id="83" w:author="JYC" w:date="2023-02-13T10:15:00Z">
        <w:r>
          <w:rPr/>
          <w:t>DT</w:t>
        </w:r>
      </w:ins>
    </w:p>
    <w:p>
      <w:pPr>
        <w:jc w:val="both"/>
        <w:rPr>
          <w:ins w:id="84" w:author="JYC" w:date="2023-02-03T14:25:00Z"/>
          <w:lang w:eastAsia="zh-CN"/>
        </w:rPr>
      </w:pPr>
      <w:ins w:id="85" w:author="JYC" w:date="2023-02-03T14:18:00Z">
        <w:r>
          <w:rPr/>
          <w:t>b)</w:t>
        </w:r>
      </w:ins>
      <w:ins w:id="86" w:author="JYC" w:date="2023-02-03T14:25:00Z">
        <w:r>
          <w:rPr/>
          <w:t xml:space="preserve"> This KPI describes the reliability between </w:t>
        </w:r>
      </w:ins>
      <w:ins w:id="87" w:author="JYC" w:date="2023-02-03T14:37:00Z">
        <w:r>
          <w:rPr/>
          <w:t>NG-RAN</w:t>
        </w:r>
      </w:ins>
      <w:ins w:id="88" w:author="JYC" w:date="2023-02-03T14:25:00Z">
        <w:r>
          <w:rPr/>
          <w:t xml:space="preserve"> and UE</w:t>
        </w:r>
      </w:ins>
      <w:ins w:id="89" w:author="JYC" w:date="2023-02-03T14:34:00Z">
        <w:r>
          <w:rPr/>
          <w:t xml:space="preserve"> considering the required </w:t>
        </w:r>
      </w:ins>
      <w:ins w:id="90" w:author="JYC" w:date="2023-02-07T15:26:00Z">
        <w:r>
          <w:rPr/>
          <w:t>delay threshold</w:t>
        </w:r>
      </w:ins>
      <w:ins w:id="91" w:author="JYC" w:date="2023-02-03T14:27:00Z">
        <w:r>
          <w:rPr/>
          <w:t xml:space="preserve">. It is used to </w:t>
        </w:r>
      </w:ins>
      <w:ins w:id="92" w:author="JYC" w:date="2023-02-03T14:28:00Z">
        <w:r>
          <w:rPr/>
          <w:t>evaluate the reliability performance of NG-RAN. It is the percentage of</w:t>
        </w:r>
      </w:ins>
      <w:ins w:id="93" w:author="JYC" w:date="2023-02-03T14:29:00Z">
        <w:r>
          <w:rPr/>
          <w:t xml:space="preserve"> number of successfully transmitted packets within a </w:t>
        </w:r>
      </w:ins>
      <w:ins w:id="94" w:author="JYC" w:date="2023-02-13T10:14:00Z">
        <w:r>
          <w:rPr>
            <w:rFonts w:hint="eastAsia"/>
            <w:lang w:eastAsia="zh-CN"/>
          </w:rPr>
          <w:t>delay</w:t>
        </w:r>
      </w:ins>
      <w:ins w:id="95" w:author="JYC" w:date="2023-02-13T10:14:00Z">
        <w:r>
          <w:rPr/>
          <w:t xml:space="preserve"> threshold</w:t>
        </w:r>
      </w:ins>
      <w:ins w:id="96" w:author="JYC" w:date="2023-02-03T14:29:00Z">
        <w:r>
          <w:rPr/>
          <w:t xml:space="preserve"> out of the total number of packets between UE and gNB</w:t>
        </w:r>
      </w:ins>
      <w:ins w:id="97" w:author="JYC" w:date="2023-02-03T14:32:00Z">
        <w:r>
          <w:rPr/>
          <w:t>.</w:t>
        </w:r>
      </w:ins>
      <w:ins w:id="98" w:author="JYC" w:date="2023-02-03T14:33:00Z">
        <w:r>
          <w:rPr/>
          <w:t xml:space="preserve"> It is a percentage </w:t>
        </w:r>
      </w:ins>
      <w:ins w:id="99" w:author="JYC" w:date="2023-02-03T14:37:00Z">
        <w:r>
          <w:rPr/>
          <w:t>value (</w:t>
        </w:r>
      </w:ins>
      <w:ins w:id="100" w:author="JYC" w:date="2023-02-03T14:33:00Z">
        <w:r>
          <w:rPr/>
          <w:t>%). This KPI can optionally be split into KPIs per Qos</w:t>
        </w:r>
      </w:ins>
      <w:ins w:id="101" w:author="JYC" w:date="2023-02-03T14:33:00Z">
        <w:r>
          <w:rPr>
            <w:rFonts w:hint="eastAsia"/>
            <w:lang w:eastAsia="zh-CN"/>
          </w:rPr>
          <w:t xml:space="preserve"> </w:t>
        </w:r>
      </w:ins>
      <w:ins w:id="102" w:author="JYC" w:date="2023-02-03T14:33:00Z">
        <w:r>
          <w:rPr>
            <w:lang w:eastAsia="zh-CN"/>
          </w:rPr>
          <w:t>level</w:t>
        </w:r>
      </w:ins>
      <w:ins w:id="103" w:author="JYC" w:date="2023-02-03T14:34:00Z">
        <w:r>
          <w:rPr>
            <w:lang w:eastAsia="zh-CN"/>
          </w:rPr>
          <w:t xml:space="preserve"> </w:t>
        </w:r>
      </w:ins>
      <w:ins w:id="104" w:author="JYC" w:date="2023-02-03T14:33:00Z">
        <w:r>
          <w:rPr>
            <w:lang w:eastAsia="zh-CN"/>
          </w:rPr>
          <w:t>(mapped 5QI or QCI in NR option3) and per S-NSS</w:t>
        </w:r>
      </w:ins>
      <w:ins w:id="105" w:author="JYC" w:date="2023-02-03T14:34:00Z">
        <w:r>
          <w:rPr>
            <w:lang w:eastAsia="zh-CN"/>
          </w:rPr>
          <w:t>AI.</w:t>
        </w:r>
      </w:ins>
    </w:p>
    <w:p>
      <w:pPr>
        <w:jc w:val="both"/>
        <w:rPr>
          <w:ins w:id="106" w:author="JYC" w:date="2023-02-03T14:18:00Z"/>
        </w:rPr>
      </w:pPr>
      <w:ins w:id="107" w:author="JYC" w:date="2023-02-03T14:18:00Z">
        <w:r>
          <w:rPr/>
          <w:t>c)</w:t>
        </w:r>
      </w:ins>
      <w:ins w:id="108" w:author="JYC" w:date="2023-02-03T14:18:00Z">
        <w:r>
          <w:rPr/>
          <w:tab/>
        </w:r>
      </w:ins>
      <w:ins w:id="109" w:author="JYC" w:date="2023-02-03T14:18:00Z">
        <w:r>
          <w:rPr/>
          <w:t xml:space="preserve">Below is the equation for downlink </w:t>
        </w:r>
      </w:ins>
      <w:ins w:id="110" w:author="JYC" w:date="2023-02-03T14:36:00Z">
        <w:r>
          <w:rPr/>
          <w:t>r</w:t>
        </w:r>
      </w:ins>
      <w:ins w:id="111" w:author="JYC" w:date="2023-02-03T14:18:00Z">
        <w:r>
          <w:rPr/>
          <w:t xml:space="preserve">eliability </w:t>
        </w:r>
      </w:ins>
      <w:ins w:id="112" w:author="JYC" w:date="2023-02-03T14:36:00Z">
        <w:r>
          <w:rPr/>
          <w:t xml:space="preserve">with </w:t>
        </w:r>
      </w:ins>
      <w:ins w:id="113" w:author="JYC" w:date="2023-02-07T15:26:00Z">
        <w:r>
          <w:rPr/>
          <w:t>delay threshold</w:t>
        </w:r>
      </w:ins>
      <w:ins w:id="114" w:author="JYC" w:date="2023-02-03T14:36:00Z">
        <w:r>
          <w:rPr/>
          <w:t xml:space="preserve"> </w:t>
        </w:r>
      </w:ins>
      <w:ins w:id="115" w:author="JYC" w:date="2023-02-03T14:37:00Z">
        <w:r>
          <w:rPr/>
          <w:t>between</w:t>
        </w:r>
      </w:ins>
      <w:ins w:id="116" w:author="JYC" w:date="2023-02-03T14:36:00Z">
        <w:r>
          <w:rPr/>
          <w:t xml:space="preserve"> NG-RAN</w:t>
        </w:r>
      </w:ins>
      <w:ins w:id="117" w:author="JYC" w:date="2023-02-03T14:37:00Z">
        <w:r>
          <w:rPr/>
          <w:t xml:space="preserve"> and UE</w:t>
        </w:r>
      </w:ins>
      <w:ins w:id="118" w:author="JYC" w:date="2023-02-03T14:18:00Z">
        <w:r>
          <w:rPr/>
          <w:t>.</w:t>
        </w:r>
      </w:ins>
    </w:p>
    <w:p>
      <w:pPr>
        <w:jc w:val="both"/>
        <w:rPr>
          <w:ins w:id="119" w:author="JYC" w:date="2023-02-03T14:40:00Z"/>
        </w:rPr>
      </w:pPr>
      <w:ins w:id="120" w:author="JYC" w:date="2023-02-03T14:18:00Z">
        <w:r>
          <w:rPr/>
          <w:t xml:space="preserve">      </w:t>
        </w:r>
      </w:ins>
      <w:ins w:id="121" w:author="JYC" w:date="2023-02-03T14:37:00Z">
        <w:r>
          <w:rPr/>
          <w:t>DLRel_RAN_</w:t>
        </w:r>
      </w:ins>
      <w:ins w:id="122" w:author="JYC" w:date="2023-02-13T10:15:00Z">
        <w:r>
          <w:rPr/>
          <w:t>DT</w:t>
        </w:r>
      </w:ins>
      <w:ins w:id="123" w:author="JYC" w:date="2023-02-03T14:18:00Z">
        <w:r>
          <w:rPr/>
          <w:t xml:space="preserve">  =</w:t>
        </w:r>
      </w:ins>
      <w:ins w:id="124" w:author="JYC" w:date="2023-02-03T14:39:00Z">
        <w:r>
          <w:rPr/>
          <w:t>DlPckSuc</w:t>
        </w:r>
      </w:ins>
      <w:ins w:id="125" w:author="JYC" w:date="2023-02-03T14:40:00Z">
        <w:r>
          <w:rPr/>
          <w:t>c_</w:t>
        </w:r>
      </w:ins>
      <w:ins w:id="126" w:author="JYC" w:date="2023-02-13T10:15:00Z">
        <w:r>
          <w:rPr/>
          <w:t>DT</w:t>
        </w:r>
      </w:ins>
      <w:ins w:id="127" w:author="JYC" w:date="2023-02-03T14:40:00Z">
        <w:r>
          <w:rPr/>
          <w:t xml:space="preserve">/DlPckTotal, </w:t>
        </w:r>
      </w:ins>
    </w:p>
    <w:p>
      <w:pPr>
        <w:jc w:val="both"/>
        <w:rPr>
          <w:ins w:id="128" w:author="JYC" w:date="2023-02-03T14:40:00Z"/>
        </w:rPr>
      </w:pPr>
      <w:ins w:id="129" w:author="JYC" w:date="2023-02-03T14:40:00Z">
        <w:r>
          <w:rPr/>
          <w:t>Where,</w:t>
        </w:r>
      </w:ins>
    </w:p>
    <w:p>
      <w:pPr>
        <w:jc w:val="both"/>
        <w:rPr>
          <w:ins w:id="130" w:author="JYC" w:date="2023-02-13T18:05:00Z"/>
        </w:rPr>
      </w:pPr>
      <w:ins w:id="131" w:author="JYC" w:date="2023-02-03T14:41:00Z">
        <w:r>
          <w:rPr/>
          <w:t>DlPckSucc_</w:t>
        </w:r>
      </w:ins>
      <w:ins w:id="132" w:author="JYC" w:date="2023-02-13T10:15:00Z">
        <w:r>
          <w:rPr/>
          <w:t>DT</w:t>
        </w:r>
      </w:ins>
      <w:ins w:id="133" w:author="JYC" w:date="2023-02-03T14:41:00Z">
        <w:r>
          <w:rPr/>
          <w:t xml:space="preserve"> is the number of packet successfully transmitted to UE</w:t>
        </w:r>
      </w:ins>
      <w:ins w:id="134" w:author="JYC" w:date="2023-02-07T15:26:00Z">
        <w:r>
          <w:rPr/>
          <w:t>,</w:t>
        </w:r>
      </w:ins>
      <w:ins w:id="135" w:author="JYC" w:date="2023-02-03T14:41:00Z">
        <w:r>
          <w:rPr/>
          <w:t xml:space="preserve"> the transmission delay of which is </w:t>
        </w:r>
      </w:ins>
      <w:ins w:id="136" w:author="JYC" w:date="2023-02-03T14:42:00Z">
        <w:r>
          <w:rPr/>
          <w:t xml:space="preserve">within the required </w:t>
        </w:r>
      </w:ins>
      <w:ins w:id="137" w:author="JYC" w:date="2023-02-07T15:27:00Z">
        <w:r>
          <w:rPr/>
          <w:t>delay threshold</w:t>
        </w:r>
      </w:ins>
      <w:ins w:id="138" w:author="JYC" w:date="2023-02-03T14:42:00Z">
        <w:r>
          <w:rPr/>
          <w:t xml:space="preserve"> </w:t>
        </w:r>
      </w:ins>
      <w:ins w:id="139" w:author="JYC" w:date="2023-02-13T10:15:00Z">
        <w:r>
          <w:rPr/>
          <w:t>DT</w:t>
        </w:r>
      </w:ins>
      <w:ins w:id="140" w:author="JYC" w:date="2023-02-13T18:05:00Z">
        <w:r>
          <w:rPr/>
          <w:t>. The formular is as follows,</w:t>
        </w:r>
      </w:ins>
    </w:p>
    <w:p>
      <w:pPr>
        <w:ind w:left="200" w:leftChars="100"/>
        <w:jc w:val="both"/>
        <w:rPr>
          <w:ins w:id="141" w:author="JYC" w:date="2023-02-03T14:42:00Z"/>
        </w:rPr>
      </w:pPr>
      <w:ins w:id="142" w:author="JYC" w:date="2023-02-13T18:05:00Z">
        <w:r>
          <w:rPr/>
          <w:t xml:space="preserve">DlPckSucc_TC= </w:t>
        </w:r>
      </w:ins>
      <m:oMath>
        <m:nary>
          <m:naryPr>
            <m:chr m:val="∑"/>
            <m:limLoc m:val="undOvr"/>
            <m:ctrlPr>
              <w:ins w:id="143" w:author="JYC" w:date="2023-02-13T18:05:00Z">
                <w:rPr>
                  <w:rFonts w:ascii="Cambria Math" w:hAnsi="Cambria Math"/>
                </w:rPr>
              </w:ins>
            </m:ctrlPr>
          </m:naryPr>
          <m:sub>
            <w:ins w:id="144" w:author="JYC" w:date="2023-02-13T18:05:00Z">
              <m:r>
                <m:rPr/>
                <w:rPr>
                  <w:rFonts w:hint="eastAsia" w:ascii="Cambria Math" w:hAnsi="Cambria Math"/>
                  <w:lang w:eastAsia="zh-CN"/>
                </w:rPr>
                <m:t>Bin</m:t>
              </m:r>
            </w:ins>
            <w:ins w:id="145" w:author="JYC" w:date="2023-02-13T18:05:00Z">
              <m:r>
                <m:rPr/>
                <w:rPr>
                  <w:rFonts w:ascii="Cambria Math" w:hAnsi="Cambria Math"/>
                </w:rPr>
                <m:t>=0</m:t>
              </m:r>
            </w:ins>
            <m:ctrlPr>
              <w:ins w:id="146" w:author="JYC" w:date="2023-02-13T18:05:00Z">
                <w:rPr>
                  <w:rFonts w:ascii="Cambria Math" w:hAnsi="Cambria Math"/>
                </w:rPr>
              </w:ins>
            </m:ctrlPr>
          </m:sub>
          <m:sup>
            <w:ins w:id="147" w:author="JYC" w:date="2023-02-13T18:05:00Z">
              <m:r>
                <m:rPr/>
                <w:rPr>
                  <w:rFonts w:ascii="Cambria Math" w:hAnsi="Cambria Math"/>
                </w:rPr>
                <m:t>TC</m:t>
              </m:r>
            </w:ins>
            <m:ctrlPr>
              <w:ins w:id="148" w:author="JYC" w:date="2023-02-13T18:05:00Z">
                <w:rPr>
                  <w:rFonts w:ascii="Cambria Math" w:hAnsi="Cambria Math"/>
                </w:rPr>
              </w:ins>
            </m:ctrlPr>
          </m:sup>
          <m:e>
            <w:ins w:id="149" w:author="JYC" w:date="2023-02-13T18:05:00Z">
              <m:r>
                <m:rPr>
                  <m:sty m:val="p"/>
                </m:rPr>
                <w:rPr>
                  <w:rFonts w:ascii="Cambria Math" w:hAnsi="Cambria Math"/>
                </w:rPr>
                <m:t>DRB.DelayDlNgranUeDist.Bin_Filter</m:t>
              </m:r>
            </w:ins>
            <m:ctrlPr>
              <w:ins w:id="150" w:author="JYC" w:date="2023-02-13T18:05:00Z">
                <w:rPr>
                  <w:rFonts w:ascii="Cambria Math" w:hAnsi="Cambria Math"/>
                </w:rPr>
              </w:ins>
            </m:ctrlPr>
          </m:e>
        </m:nary>
      </m:oMath>
      <w:ins w:id="151" w:author="JYC" w:date="2023-02-13T18:05:00Z">
        <w:r>
          <w:rPr>
            <w:rFonts w:hint="eastAsia"/>
            <w:lang w:eastAsia="zh-CN"/>
          </w:rPr>
          <w:t>,</w:t>
        </w:r>
      </w:ins>
      <w:ins w:id="152" w:author="JYC" w:date="2023-02-13T18:05:00Z">
        <w:r>
          <w:rPr>
            <w:lang w:eastAsia="zh-CN"/>
          </w:rPr>
          <w:t xml:space="preserve"> DRB.DelayDlNgranUeDist.Bin_Filter is as defined in 5.1.1.6 of TS 28.552.</w:t>
        </w:r>
      </w:ins>
    </w:p>
    <w:p>
      <w:pPr>
        <w:jc w:val="both"/>
        <w:rPr>
          <w:ins w:id="153" w:author="JYC" w:date="2023-02-13T18:06:00Z"/>
        </w:rPr>
      </w:pPr>
      <w:ins w:id="154" w:author="JYC" w:date="2023-02-03T14:42:00Z">
        <w:r>
          <w:rPr/>
          <w:t>DlPckTotal is the total number of packet transmitted from NG-RAN to UE</w:t>
        </w:r>
      </w:ins>
      <w:ins w:id="155" w:author="JYC" w:date="2023-02-13T10:18:00Z">
        <w:r>
          <w:rPr/>
          <w:t>.</w:t>
        </w:r>
      </w:ins>
      <w:ins w:id="156" w:author="JYC" w:date="2023-02-13T18:05:00Z">
        <w:r>
          <w:rPr/>
          <w:t xml:space="preserve"> The formular is as fo</w:t>
        </w:r>
      </w:ins>
      <w:ins w:id="157" w:author="JYC" w:date="2023-02-13T18:06:00Z">
        <w:r>
          <w:rPr/>
          <w:t>llows,</w:t>
        </w:r>
      </w:ins>
    </w:p>
    <w:p>
      <w:pPr>
        <w:ind w:left="200" w:leftChars="100"/>
        <w:jc w:val="both"/>
        <w:rPr>
          <w:ins w:id="158" w:author="JYC" w:date="2023-02-13T10:18:00Z"/>
        </w:rPr>
      </w:pPr>
      <w:ins w:id="159" w:author="JYC" w:date="2023-02-13T18:06:00Z">
        <w:r>
          <w:rPr/>
          <w:t>DlPckTotal=</w:t>
        </w:r>
      </w:ins>
      <m:oMath>
        <m:nary>
          <m:naryPr>
            <m:chr m:val="∑"/>
            <m:limLoc m:val="undOvr"/>
            <m:supHide m:val="1"/>
            <m:ctrlPr>
              <w:ins w:id="160" w:author="JYC" w:date="2023-02-13T18:06:00Z">
                <w:rPr>
                  <w:rFonts w:ascii="Cambria Math" w:hAnsi="Cambria Math"/>
                </w:rPr>
              </w:ins>
            </m:ctrlPr>
          </m:naryPr>
          <m:sub>
            <w:ins w:id="161" w:author="JYC" w:date="2023-02-13T18:06:00Z">
              <m:r>
                <m:rPr/>
                <w:rPr>
                  <w:rFonts w:ascii="Cambria Math" w:hAnsi="Cambria Math"/>
                </w:rPr>
                <m:t>B</m:t>
              </m:r>
            </w:ins>
            <w:ins w:id="162" w:author="JYC" w:date="2023-02-13T18:06:00Z">
              <m:r>
                <m:rPr/>
                <w:rPr>
                  <w:rFonts w:hint="eastAsia" w:ascii="Cambria Math" w:hAnsi="Cambria Math"/>
                </w:rPr>
                <m:t>in</m:t>
              </m:r>
            </w:ins>
            <m:ctrlPr>
              <w:ins w:id="163" w:author="JYC" w:date="2023-02-13T18:06:00Z">
                <w:rPr>
                  <w:rFonts w:ascii="Cambria Math" w:hAnsi="Cambria Math"/>
                </w:rPr>
              </w:ins>
            </m:ctrlPr>
          </m:sub>
          <m:sup>
            <m:ctrlPr>
              <w:ins w:id="164" w:author="JYC" w:date="2023-02-13T18:06:00Z">
                <w:rPr>
                  <w:rFonts w:ascii="Cambria Math" w:hAnsi="Cambria Math"/>
                </w:rPr>
              </w:ins>
            </m:ctrlPr>
          </m:sup>
          <m:e>
            <w:ins w:id="165" w:author="JYC" w:date="2023-02-13T18:06:00Z">
              <m:r>
                <m:rPr>
                  <m:sty m:val="p"/>
                </m:rPr>
                <w:rPr>
                  <w:rFonts w:ascii="Cambria Math" w:hAnsi="Cambria Math"/>
                </w:rPr>
                <m:t>DRB.DelayDlNgranUeDist.Bin_Filter</m:t>
              </m:r>
            </w:ins>
            <m:ctrlPr>
              <w:ins w:id="166" w:author="JYC" w:date="2023-02-13T18:06:00Z">
                <w:rPr>
                  <w:rFonts w:ascii="Cambria Math" w:hAnsi="Cambria Math"/>
                </w:rPr>
              </w:ins>
            </m:ctrlPr>
          </m:e>
        </m:nary>
      </m:oMath>
      <w:ins w:id="167" w:author="JYC" w:date="2023-02-13T18:06:00Z">
        <w:r>
          <w:rPr>
            <w:rFonts w:hint="eastAsia"/>
          </w:rPr>
          <w:t>,</w:t>
        </w:r>
      </w:ins>
      <w:ins w:id="168" w:author="JYC" w:date="2023-02-13T18:06:00Z">
        <w:r>
          <w:rPr/>
          <w:t xml:space="preserve"> DRB.DelayDlNgranUeDist.Bin_Filter is as defined in 5.1.1.6 of TS 28.552.</w:t>
        </w:r>
      </w:ins>
    </w:p>
    <w:p>
      <w:pPr>
        <w:jc w:val="both"/>
        <w:rPr>
          <w:ins w:id="169" w:author="JYC" w:date="2023-02-13T10:18:00Z"/>
        </w:rPr>
      </w:pPr>
      <w:ins w:id="170" w:author="JYC" w:date="2023-02-13T10:16:00Z">
        <w:r>
          <w:rPr/>
          <w:t>DT</w:t>
        </w:r>
      </w:ins>
      <w:ins w:id="171" w:author="JYC" w:date="2023-02-07T15:29:00Z">
        <w:r>
          <w:rPr/>
          <w:t xml:space="preserve"> is the required delay threshold</w:t>
        </w:r>
      </w:ins>
      <w:ins w:id="172" w:author="JYC" w:date="2023-02-07T15:35:00Z">
        <w:r>
          <w:rPr/>
          <w:t xml:space="preserve"> and can be can be pre-configured by OAM according to the requreiments of operators</w:t>
        </w:r>
      </w:ins>
      <w:ins w:id="173" w:author="JYC" w:date="2023-02-13T10:18:00Z">
        <w:r>
          <w:rPr/>
          <w:t>.</w:t>
        </w:r>
      </w:ins>
    </w:p>
    <w:p>
      <w:pPr>
        <w:jc w:val="both"/>
        <w:rPr>
          <w:del w:id="174" w:author="Jin Yuchao" w:date="2022-10-31T18:00:00Z"/>
          <w:lang w:eastAsia="zh-CN"/>
        </w:rPr>
      </w:pPr>
      <w:ins w:id="175" w:author="JYC" w:date="2023-02-03T14:18:00Z">
        <w:r>
          <w:rPr/>
          <w:t>d)  NRCell</w:t>
        </w:r>
      </w:ins>
      <w:ins w:id="176" w:author="JYC" w:date="2023-02-13T18:07:00Z">
        <w:r>
          <w:rPr/>
          <w:t>C</w:t>
        </w:r>
      </w:ins>
      <w:ins w:id="177" w:author="JYC" w:date="2023-02-03T14:18:00Z">
        <w:r>
          <w:rPr/>
          <w:t>U</w:t>
        </w:r>
      </w:ins>
    </w:p>
    <w:p>
      <w:pPr>
        <w:overflowPunct w:val="0"/>
        <w:autoSpaceDE w:val="0"/>
        <w:autoSpaceDN w:val="0"/>
        <w:adjustRightInd w:val="0"/>
        <w:textAlignment w:val="baseline"/>
        <w:rPr>
          <w:ins w:id="178" w:author="Jin Yuchao" w:date="2022-10-31T16:10:00Z"/>
          <w:lang w:eastAsia="zh-CN"/>
        </w:rPr>
      </w:pP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changes</w:t>
            </w:r>
          </w:p>
        </w:tc>
      </w:tr>
    </w:tbl>
    <w:p>
      <w:pPr>
        <w:rPr>
          <w:del w:id="179" w:author="Jin Yuchao" w:date="2022-11-02T10:16:00Z"/>
        </w:rPr>
      </w:pPr>
    </w:p>
    <w:p>
      <w:pPr>
        <w:rPr>
          <w:lang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3C3F2B"/>
    <w:multiLevelType w:val="multilevel"/>
    <w:tmpl w:val="003C3F2B"/>
    <w:lvl w:ilvl="0" w:tentative="0">
      <w:start w:val="1"/>
      <w:numFmt w:val="bullet"/>
      <w:lvlText w:val="-"/>
      <w:lvlJc w:val="left"/>
      <w:pPr>
        <w:ind w:left="420" w:hanging="420"/>
      </w:pPr>
      <w:rPr>
        <w:rFonts w:hint="eastAsia" w:ascii="宋体" w:hAnsi="宋体" w:eastAsia="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C">
    <w15:presenceInfo w15:providerId="Windows Live" w15:userId="dec6818e19fe0ac2"/>
  </w15:person>
  <w15:person w15:author="Jin Yuchao">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rawingGridHorizontalSpacing w:val="144"/>
  <w:drawingGridVerticalSpacing w:val="144"/>
  <w:doNotUseMarginsForDrawingGridOrigin w:val="1"/>
  <w:drawingGridHorizontalOrigin w:val="1699"/>
  <w:drawingGridVerticalOrigin w:val="1987"/>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47"/>
    <w:rsid w:val="000216B9"/>
    <w:rsid w:val="00022E4A"/>
    <w:rsid w:val="00023F97"/>
    <w:rsid w:val="000400B7"/>
    <w:rsid w:val="00053334"/>
    <w:rsid w:val="00053A22"/>
    <w:rsid w:val="0007747A"/>
    <w:rsid w:val="00081861"/>
    <w:rsid w:val="00087FF4"/>
    <w:rsid w:val="00092FE2"/>
    <w:rsid w:val="000A6394"/>
    <w:rsid w:val="000B1339"/>
    <w:rsid w:val="000B4623"/>
    <w:rsid w:val="000B5203"/>
    <w:rsid w:val="000B7FED"/>
    <w:rsid w:val="000C038A"/>
    <w:rsid w:val="000C306E"/>
    <w:rsid w:val="000C6598"/>
    <w:rsid w:val="000D1F6B"/>
    <w:rsid w:val="000E1B95"/>
    <w:rsid w:val="000E2415"/>
    <w:rsid w:val="000E313B"/>
    <w:rsid w:val="000E4EB6"/>
    <w:rsid w:val="000E6D6D"/>
    <w:rsid w:val="001210A2"/>
    <w:rsid w:val="00121E12"/>
    <w:rsid w:val="00123907"/>
    <w:rsid w:val="00127451"/>
    <w:rsid w:val="0013547F"/>
    <w:rsid w:val="00142BE5"/>
    <w:rsid w:val="00145D43"/>
    <w:rsid w:val="001464FE"/>
    <w:rsid w:val="00151DF9"/>
    <w:rsid w:val="001739D4"/>
    <w:rsid w:val="00175757"/>
    <w:rsid w:val="00180EA7"/>
    <w:rsid w:val="00192C46"/>
    <w:rsid w:val="001A08B3"/>
    <w:rsid w:val="001A7108"/>
    <w:rsid w:val="001A7B60"/>
    <w:rsid w:val="001B1185"/>
    <w:rsid w:val="001B52F0"/>
    <w:rsid w:val="001B605E"/>
    <w:rsid w:val="001B7A65"/>
    <w:rsid w:val="001C29BF"/>
    <w:rsid w:val="001D16CF"/>
    <w:rsid w:val="001D247E"/>
    <w:rsid w:val="001D6C4A"/>
    <w:rsid w:val="001E1B58"/>
    <w:rsid w:val="001E2E07"/>
    <w:rsid w:val="001E41F3"/>
    <w:rsid w:val="001E4B4E"/>
    <w:rsid w:val="001E556D"/>
    <w:rsid w:val="001F40CA"/>
    <w:rsid w:val="001F4A00"/>
    <w:rsid w:val="0020098E"/>
    <w:rsid w:val="002056F7"/>
    <w:rsid w:val="00205A64"/>
    <w:rsid w:val="00207874"/>
    <w:rsid w:val="002139A9"/>
    <w:rsid w:val="00216A0A"/>
    <w:rsid w:val="00216A92"/>
    <w:rsid w:val="00216AD5"/>
    <w:rsid w:val="0023371C"/>
    <w:rsid w:val="00244123"/>
    <w:rsid w:val="00253135"/>
    <w:rsid w:val="0026004D"/>
    <w:rsid w:val="00263213"/>
    <w:rsid w:val="002640DD"/>
    <w:rsid w:val="00275D12"/>
    <w:rsid w:val="00284157"/>
    <w:rsid w:val="00284FEB"/>
    <w:rsid w:val="002860C4"/>
    <w:rsid w:val="00290EC2"/>
    <w:rsid w:val="002A2AF6"/>
    <w:rsid w:val="002A7E16"/>
    <w:rsid w:val="002B09E1"/>
    <w:rsid w:val="002B1D5B"/>
    <w:rsid w:val="002B5741"/>
    <w:rsid w:val="002B5860"/>
    <w:rsid w:val="002C09B3"/>
    <w:rsid w:val="002C1EDD"/>
    <w:rsid w:val="002C38E7"/>
    <w:rsid w:val="002F283E"/>
    <w:rsid w:val="00305409"/>
    <w:rsid w:val="00306667"/>
    <w:rsid w:val="0031119C"/>
    <w:rsid w:val="00324180"/>
    <w:rsid w:val="00331BD8"/>
    <w:rsid w:val="00333C7A"/>
    <w:rsid w:val="0034085B"/>
    <w:rsid w:val="003431F0"/>
    <w:rsid w:val="00343F41"/>
    <w:rsid w:val="00345AE4"/>
    <w:rsid w:val="003609EF"/>
    <w:rsid w:val="0036129C"/>
    <w:rsid w:val="00362219"/>
    <w:rsid w:val="0036231A"/>
    <w:rsid w:val="00366C5D"/>
    <w:rsid w:val="00371525"/>
    <w:rsid w:val="00371766"/>
    <w:rsid w:val="00374DD4"/>
    <w:rsid w:val="003765E7"/>
    <w:rsid w:val="00376FD0"/>
    <w:rsid w:val="00380057"/>
    <w:rsid w:val="003832D6"/>
    <w:rsid w:val="0038339D"/>
    <w:rsid w:val="00385424"/>
    <w:rsid w:val="00386637"/>
    <w:rsid w:val="003D3B39"/>
    <w:rsid w:val="003D4FFF"/>
    <w:rsid w:val="003D786C"/>
    <w:rsid w:val="003E1A36"/>
    <w:rsid w:val="003E7000"/>
    <w:rsid w:val="003F56FE"/>
    <w:rsid w:val="0040580C"/>
    <w:rsid w:val="00405BE9"/>
    <w:rsid w:val="00406451"/>
    <w:rsid w:val="00410042"/>
    <w:rsid w:val="00410371"/>
    <w:rsid w:val="00412CCF"/>
    <w:rsid w:val="00415EB4"/>
    <w:rsid w:val="00417DAA"/>
    <w:rsid w:val="004242F1"/>
    <w:rsid w:val="004311AE"/>
    <w:rsid w:val="00433AE3"/>
    <w:rsid w:val="0043550C"/>
    <w:rsid w:val="00451D32"/>
    <w:rsid w:val="0045708F"/>
    <w:rsid w:val="004731F5"/>
    <w:rsid w:val="0047496B"/>
    <w:rsid w:val="004868FD"/>
    <w:rsid w:val="004A389B"/>
    <w:rsid w:val="004A78E5"/>
    <w:rsid w:val="004B75B7"/>
    <w:rsid w:val="004D0A53"/>
    <w:rsid w:val="004D710A"/>
    <w:rsid w:val="004E08A5"/>
    <w:rsid w:val="004F6C79"/>
    <w:rsid w:val="0051580D"/>
    <w:rsid w:val="005175FB"/>
    <w:rsid w:val="005203EB"/>
    <w:rsid w:val="00520D61"/>
    <w:rsid w:val="005239CF"/>
    <w:rsid w:val="005279B0"/>
    <w:rsid w:val="00540D32"/>
    <w:rsid w:val="00545701"/>
    <w:rsid w:val="00545946"/>
    <w:rsid w:val="0054706E"/>
    <w:rsid w:val="00547111"/>
    <w:rsid w:val="005545E5"/>
    <w:rsid w:val="0055685D"/>
    <w:rsid w:val="00562B47"/>
    <w:rsid w:val="00574553"/>
    <w:rsid w:val="00575A88"/>
    <w:rsid w:val="00581C47"/>
    <w:rsid w:val="00582F80"/>
    <w:rsid w:val="00592D74"/>
    <w:rsid w:val="005A1916"/>
    <w:rsid w:val="005B472F"/>
    <w:rsid w:val="005D1FFC"/>
    <w:rsid w:val="005D6F13"/>
    <w:rsid w:val="005E2C44"/>
    <w:rsid w:val="005E7545"/>
    <w:rsid w:val="005F06AA"/>
    <w:rsid w:val="005F1C5E"/>
    <w:rsid w:val="005F2FC3"/>
    <w:rsid w:val="0060592E"/>
    <w:rsid w:val="006067B1"/>
    <w:rsid w:val="00612054"/>
    <w:rsid w:val="0061299B"/>
    <w:rsid w:val="00617966"/>
    <w:rsid w:val="00621188"/>
    <w:rsid w:val="006257ED"/>
    <w:rsid w:val="00662177"/>
    <w:rsid w:val="00671D8C"/>
    <w:rsid w:val="00677123"/>
    <w:rsid w:val="006850DF"/>
    <w:rsid w:val="00686B1B"/>
    <w:rsid w:val="00691D8D"/>
    <w:rsid w:val="00695808"/>
    <w:rsid w:val="006A4ECA"/>
    <w:rsid w:val="006A7658"/>
    <w:rsid w:val="006B2457"/>
    <w:rsid w:val="006B46FB"/>
    <w:rsid w:val="006D201D"/>
    <w:rsid w:val="006E21FB"/>
    <w:rsid w:val="006F1EFE"/>
    <w:rsid w:val="00700680"/>
    <w:rsid w:val="0071363B"/>
    <w:rsid w:val="0072062E"/>
    <w:rsid w:val="00721DAF"/>
    <w:rsid w:val="0072299D"/>
    <w:rsid w:val="007252EF"/>
    <w:rsid w:val="00735B6C"/>
    <w:rsid w:val="00736847"/>
    <w:rsid w:val="0073684A"/>
    <w:rsid w:val="00743DB8"/>
    <w:rsid w:val="0074662E"/>
    <w:rsid w:val="00762916"/>
    <w:rsid w:val="00767909"/>
    <w:rsid w:val="00771ED6"/>
    <w:rsid w:val="00773850"/>
    <w:rsid w:val="00773E52"/>
    <w:rsid w:val="007740C6"/>
    <w:rsid w:val="00782B78"/>
    <w:rsid w:val="00792342"/>
    <w:rsid w:val="007977A8"/>
    <w:rsid w:val="007A314C"/>
    <w:rsid w:val="007B1A84"/>
    <w:rsid w:val="007B512A"/>
    <w:rsid w:val="007C2097"/>
    <w:rsid w:val="007C5970"/>
    <w:rsid w:val="007C70A7"/>
    <w:rsid w:val="007D0D55"/>
    <w:rsid w:val="007D6A07"/>
    <w:rsid w:val="007F041E"/>
    <w:rsid w:val="007F0C5B"/>
    <w:rsid w:val="007F44AE"/>
    <w:rsid w:val="007F7151"/>
    <w:rsid w:val="007F7259"/>
    <w:rsid w:val="008040A8"/>
    <w:rsid w:val="00814697"/>
    <w:rsid w:val="00816FAE"/>
    <w:rsid w:val="00817B36"/>
    <w:rsid w:val="008279FA"/>
    <w:rsid w:val="00841E37"/>
    <w:rsid w:val="00845754"/>
    <w:rsid w:val="00846367"/>
    <w:rsid w:val="008511E6"/>
    <w:rsid w:val="00855711"/>
    <w:rsid w:val="008608D1"/>
    <w:rsid w:val="008626E7"/>
    <w:rsid w:val="00870EE7"/>
    <w:rsid w:val="0088472D"/>
    <w:rsid w:val="008863B9"/>
    <w:rsid w:val="00887691"/>
    <w:rsid w:val="0089313A"/>
    <w:rsid w:val="0089537A"/>
    <w:rsid w:val="00895FE9"/>
    <w:rsid w:val="00896A79"/>
    <w:rsid w:val="008A09E5"/>
    <w:rsid w:val="008A45A6"/>
    <w:rsid w:val="008C4A3C"/>
    <w:rsid w:val="008C6A06"/>
    <w:rsid w:val="008C7D3C"/>
    <w:rsid w:val="008D53F7"/>
    <w:rsid w:val="008E0022"/>
    <w:rsid w:val="008E01C4"/>
    <w:rsid w:val="008E15B5"/>
    <w:rsid w:val="008E1C3B"/>
    <w:rsid w:val="008E29EB"/>
    <w:rsid w:val="008E2B9B"/>
    <w:rsid w:val="008F686C"/>
    <w:rsid w:val="00902213"/>
    <w:rsid w:val="00902E0F"/>
    <w:rsid w:val="00903AF1"/>
    <w:rsid w:val="0090747A"/>
    <w:rsid w:val="009142E7"/>
    <w:rsid w:val="009148DE"/>
    <w:rsid w:val="00914CE3"/>
    <w:rsid w:val="009208CF"/>
    <w:rsid w:val="0093519F"/>
    <w:rsid w:val="0093528F"/>
    <w:rsid w:val="009419E5"/>
    <w:rsid w:val="00941E30"/>
    <w:rsid w:val="00942DC4"/>
    <w:rsid w:val="009439A1"/>
    <w:rsid w:val="00952B5E"/>
    <w:rsid w:val="009777D9"/>
    <w:rsid w:val="00984EDF"/>
    <w:rsid w:val="009877A9"/>
    <w:rsid w:val="00991B88"/>
    <w:rsid w:val="00997673"/>
    <w:rsid w:val="009A0298"/>
    <w:rsid w:val="009A0ED4"/>
    <w:rsid w:val="009A5753"/>
    <w:rsid w:val="009A579D"/>
    <w:rsid w:val="009B2652"/>
    <w:rsid w:val="009D1D5D"/>
    <w:rsid w:val="009D4E91"/>
    <w:rsid w:val="009E2A12"/>
    <w:rsid w:val="009E3297"/>
    <w:rsid w:val="009E47E2"/>
    <w:rsid w:val="009E54C3"/>
    <w:rsid w:val="009F734F"/>
    <w:rsid w:val="00A01A69"/>
    <w:rsid w:val="00A050DC"/>
    <w:rsid w:val="00A149E2"/>
    <w:rsid w:val="00A1551A"/>
    <w:rsid w:val="00A246B6"/>
    <w:rsid w:val="00A30397"/>
    <w:rsid w:val="00A3067F"/>
    <w:rsid w:val="00A37E55"/>
    <w:rsid w:val="00A47E70"/>
    <w:rsid w:val="00A50CF0"/>
    <w:rsid w:val="00A53B52"/>
    <w:rsid w:val="00A71915"/>
    <w:rsid w:val="00A7671C"/>
    <w:rsid w:val="00A836E0"/>
    <w:rsid w:val="00A849C1"/>
    <w:rsid w:val="00AA2CBC"/>
    <w:rsid w:val="00AA6EB8"/>
    <w:rsid w:val="00AB1D03"/>
    <w:rsid w:val="00AC38DA"/>
    <w:rsid w:val="00AC4E0B"/>
    <w:rsid w:val="00AC5820"/>
    <w:rsid w:val="00AD040B"/>
    <w:rsid w:val="00AD1CD8"/>
    <w:rsid w:val="00AD269B"/>
    <w:rsid w:val="00AD535E"/>
    <w:rsid w:val="00AF0EEB"/>
    <w:rsid w:val="00AF3275"/>
    <w:rsid w:val="00AF3755"/>
    <w:rsid w:val="00AF7457"/>
    <w:rsid w:val="00B03F08"/>
    <w:rsid w:val="00B0488C"/>
    <w:rsid w:val="00B16B92"/>
    <w:rsid w:val="00B21095"/>
    <w:rsid w:val="00B2468C"/>
    <w:rsid w:val="00B258BB"/>
    <w:rsid w:val="00B3254A"/>
    <w:rsid w:val="00B476EA"/>
    <w:rsid w:val="00B51003"/>
    <w:rsid w:val="00B526A3"/>
    <w:rsid w:val="00B62AC8"/>
    <w:rsid w:val="00B62FDE"/>
    <w:rsid w:val="00B67B97"/>
    <w:rsid w:val="00B71870"/>
    <w:rsid w:val="00B7727E"/>
    <w:rsid w:val="00B8358C"/>
    <w:rsid w:val="00B91D2A"/>
    <w:rsid w:val="00B968C8"/>
    <w:rsid w:val="00BA0A32"/>
    <w:rsid w:val="00BA2B5A"/>
    <w:rsid w:val="00BA3073"/>
    <w:rsid w:val="00BA32F8"/>
    <w:rsid w:val="00BA3AD2"/>
    <w:rsid w:val="00BA3EC5"/>
    <w:rsid w:val="00BA51D9"/>
    <w:rsid w:val="00BA6777"/>
    <w:rsid w:val="00BA7703"/>
    <w:rsid w:val="00BB3A8B"/>
    <w:rsid w:val="00BB3D65"/>
    <w:rsid w:val="00BB5DFC"/>
    <w:rsid w:val="00BC286A"/>
    <w:rsid w:val="00BC34BD"/>
    <w:rsid w:val="00BC4C04"/>
    <w:rsid w:val="00BD279D"/>
    <w:rsid w:val="00BD2EB7"/>
    <w:rsid w:val="00BD5144"/>
    <w:rsid w:val="00BD6BB8"/>
    <w:rsid w:val="00BE1EED"/>
    <w:rsid w:val="00BE2926"/>
    <w:rsid w:val="00BE3947"/>
    <w:rsid w:val="00BE3C7A"/>
    <w:rsid w:val="00BF4C6E"/>
    <w:rsid w:val="00BF543C"/>
    <w:rsid w:val="00C0542B"/>
    <w:rsid w:val="00C2176A"/>
    <w:rsid w:val="00C227B2"/>
    <w:rsid w:val="00C27087"/>
    <w:rsid w:val="00C3464A"/>
    <w:rsid w:val="00C61ED8"/>
    <w:rsid w:val="00C66BA2"/>
    <w:rsid w:val="00C712A9"/>
    <w:rsid w:val="00C929C6"/>
    <w:rsid w:val="00C9379D"/>
    <w:rsid w:val="00C95985"/>
    <w:rsid w:val="00CA09F2"/>
    <w:rsid w:val="00CA423E"/>
    <w:rsid w:val="00CA47BF"/>
    <w:rsid w:val="00CB656D"/>
    <w:rsid w:val="00CC4BA2"/>
    <w:rsid w:val="00CC5026"/>
    <w:rsid w:val="00CC68D0"/>
    <w:rsid w:val="00CD68A2"/>
    <w:rsid w:val="00CD7A24"/>
    <w:rsid w:val="00CF279F"/>
    <w:rsid w:val="00CF5BD8"/>
    <w:rsid w:val="00D03F9A"/>
    <w:rsid w:val="00D05401"/>
    <w:rsid w:val="00D061DD"/>
    <w:rsid w:val="00D06D51"/>
    <w:rsid w:val="00D13363"/>
    <w:rsid w:val="00D14160"/>
    <w:rsid w:val="00D14CD9"/>
    <w:rsid w:val="00D24991"/>
    <w:rsid w:val="00D311A7"/>
    <w:rsid w:val="00D314C6"/>
    <w:rsid w:val="00D3481C"/>
    <w:rsid w:val="00D3487B"/>
    <w:rsid w:val="00D427F9"/>
    <w:rsid w:val="00D50255"/>
    <w:rsid w:val="00D50641"/>
    <w:rsid w:val="00D543A0"/>
    <w:rsid w:val="00D55DAA"/>
    <w:rsid w:val="00D644A5"/>
    <w:rsid w:val="00D66520"/>
    <w:rsid w:val="00D66FAD"/>
    <w:rsid w:val="00D67B5C"/>
    <w:rsid w:val="00D83BFE"/>
    <w:rsid w:val="00D845F9"/>
    <w:rsid w:val="00D8494B"/>
    <w:rsid w:val="00D870E3"/>
    <w:rsid w:val="00D87E35"/>
    <w:rsid w:val="00D915D8"/>
    <w:rsid w:val="00D951EF"/>
    <w:rsid w:val="00D95452"/>
    <w:rsid w:val="00D95B17"/>
    <w:rsid w:val="00D95C35"/>
    <w:rsid w:val="00DA5665"/>
    <w:rsid w:val="00DB51F7"/>
    <w:rsid w:val="00DC223E"/>
    <w:rsid w:val="00DE1AB1"/>
    <w:rsid w:val="00DE34CF"/>
    <w:rsid w:val="00DE621B"/>
    <w:rsid w:val="00E017A9"/>
    <w:rsid w:val="00E01826"/>
    <w:rsid w:val="00E05F74"/>
    <w:rsid w:val="00E1245F"/>
    <w:rsid w:val="00E13F3D"/>
    <w:rsid w:val="00E3050D"/>
    <w:rsid w:val="00E34898"/>
    <w:rsid w:val="00E415CD"/>
    <w:rsid w:val="00E52AA7"/>
    <w:rsid w:val="00E538AF"/>
    <w:rsid w:val="00E72F33"/>
    <w:rsid w:val="00E86DBD"/>
    <w:rsid w:val="00E93833"/>
    <w:rsid w:val="00E958BC"/>
    <w:rsid w:val="00EA2C12"/>
    <w:rsid w:val="00EA59EE"/>
    <w:rsid w:val="00EA7571"/>
    <w:rsid w:val="00EB09B7"/>
    <w:rsid w:val="00EB5EA2"/>
    <w:rsid w:val="00EC19F7"/>
    <w:rsid w:val="00EC300B"/>
    <w:rsid w:val="00EC4A15"/>
    <w:rsid w:val="00EC6902"/>
    <w:rsid w:val="00ED44ED"/>
    <w:rsid w:val="00EE001F"/>
    <w:rsid w:val="00EE377C"/>
    <w:rsid w:val="00EE7D7C"/>
    <w:rsid w:val="00EF3989"/>
    <w:rsid w:val="00F13410"/>
    <w:rsid w:val="00F14B8E"/>
    <w:rsid w:val="00F218CB"/>
    <w:rsid w:val="00F243DD"/>
    <w:rsid w:val="00F25D98"/>
    <w:rsid w:val="00F300FB"/>
    <w:rsid w:val="00F425D9"/>
    <w:rsid w:val="00F52B68"/>
    <w:rsid w:val="00F541F6"/>
    <w:rsid w:val="00F5795D"/>
    <w:rsid w:val="00F617C9"/>
    <w:rsid w:val="00F626E4"/>
    <w:rsid w:val="00F719B2"/>
    <w:rsid w:val="00F73ED5"/>
    <w:rsid w:val="00F7630F"/>
    <w:rsid w:val="00F77BAE"/>
    <w:rsid w:val="00F87E75"/>
    <w:rsid w:val="00F91A8F"/>
    <w:rsid w:val="00F92F62"/>
    <w:rsid w:val="00FB3023"/>
    <w:rsid w:val="00FB5093"/>
    <w:rsid w:val="00FB5733"/>
    <w:rsid w:val="00FB6386"/>
    <w:rsid w:val="00FD6904"/>
    <w:rsid w:val="67AF49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uiPriority w:val="0"/>
    <w:pPr>
      <w:ind w:left="1418" w:hanging="1418"/>
    </w:pPr>
  </w:style>
  <w:style w:type="paragraph" w:styleId="39">
    <w:name w:val="Normal (Web)"/>
    <w:basedOn w:val="1"/>
    <w:semiHidden/>
    <w:unhideWhenUsed/>
    <w:qFormat/>
    <w:uiPriority w:val="99"/>
    <w:pPr>
      <w:spacing w:before="100" w:beforeAutospacing="1" w:after="100" w:afterAutospacing="1"/>
    </w:pPr>
    <w:rPr>
      <w:sz w:val="24"/>
      <w:szCs w:val="24"/>
      <w:lang w:val="en-US"/>
    </w:rPr>
  </w:style>
  <w:style w:type="paragraph" w:styleId="40">
    <w:name w:val="index 1"/>
    <w:basedOn w:val="1"/>
    <w:next w:val="1"/>
    <w:semiHidden/>
    <w:uiPriority w:val="0"/>
    <w:pPr>
      <w:keepLines/>
      <w:spacing w:after="0"/>
    </w:pPr>
  </w:style>
  <w:style w:type="paragraph" w:styleId="41">
    <w:name w:val="index 2"/>
    <w:basedOn w:val="40"/>
    <w:next w:val="1"/>
    <w:semiHidden/>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uiPriority w:val="0"/>
    <w:rPr>
      <w:b/>
      <w:position w:val="6"/>
      <w:sz w:val="16"/>
    </w:rPr>
  </w:style>
  <w:style w:type="paragraph" w:customStyle="1" w:styleId="50">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link w:val="89"/>
    <w:uiPriority w:val="0"/>
    <w:pPr>
      <w:keepNext w:val="0"/>
      <w:spacing w:before="0" w:after="240"/>
    </w:pPr>
  </w:style>
  <w:style w:type="paragraph" w:customStyle="1" w:styleId="57">
    <w:name w:val="TH"/>
    <w:basedOn w:val="1"/>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uiPriority w:val="0"/>
    <w:pPr>
      <w:keepLines/>
      <w:ind w:left="1702" w:hanging="1418"/>
    </w:pPr>
  </w:style>
  <w:style w:type="paragraph" w:customStyle="1" w:styleId="60">
    <w:name w:val="FP"/>
    <w:basedOn w:val="1"/>
    <w:uiPriority w:val="0"/>
    <w:pPr>
      <w:spacing w:after="0"/>
    </w:pPr>
  </w:style>
  <w:style w:type="paragraph" w:customStyle="1" w:styleId="61">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uiPriority w:val="0"/>
    <w:pPr>
      <w:spacing w:after="0"/>
    </w:pPr>
  </w:style>
  <w:style w:type="paragraph" w:customStyle="1" w:styleId="63">
    <w:name w:val="EW"/>
    <w:basedOn w:val="59"/>
    <w:uiPriority w:val="0"/>
    <w:pPr>
      <w:spacing w:after="0"/>
    </w:pPr>
  </w:style>
  <w:style w:type="paragraph" w:customStyle="1" w:styleId="64">
    <w:name w:val="EQ"/>
    <w:basedOn w:val="1"/>
    <w:next w:val="1"/>
    <w:uiPriority w:val="0"/>
    <w:pPr>
      <w:keepLines/>
      <w:tabs>
        <w:tab w:val="center" w:pos="4536"/>
        <w:tab w:val="right" w:pos="9072"/>
      </w:tabs>
    </w:pPr>
  </w:style>
  <w:style w:type="paragraph" w:customStyle="1" w:styleId="65">
    <w:name w:val="NF"/>
    <w:basedOn w:val="58"/>
    <w:uiPriority w:val="0"/>
    <w:pPr>
      <w:keepNext/>
      <w:spacing w:after="0"/>
    </w:pPr>
    <w:rPr>
      <w:rFonts w:ascii="Arial" w:hAnsi="Arial"/>
      <w:sz w:val="18"/>
    </w:rPr>
  </w:style>
  <w:style w:type="paragraph" w:customStyle="1" w:styleId="66">
    <w:name w:val="PL"/>
    <w:link w:val="8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uiPriority w:val="0"/>
    <w:pPr>
      <w:jc w:val="right"/>
    </w:pPr>
  </w:style>
  <w:style w:type="paragraph" w:customStyle="1" w:styleId="68">
    <w:name w:val="TAN"/>
    <w:basedOn w:val="55"/>
    <w:uiPriority w:val="0"/>
    <w:pPr>
      <w:ind w:left="851" w:hanging="851"/>
    </w:pPr>
  </w:style>
  <w:style w:type="paragraph" w:customStyle="1" w:styleId="69">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95"/>
    <w:qFormat/>
    <w:uiPriority w:val="0"/>
    <w:rPr>
      <w:color w:val="FF0000"/>
    </w:rPr>
  </w:style>
  <w:style w:type="paragraph" w:customStyle="1" w:styleId="77">
    <w:name w:val="B1"/>
    <w:basedOn w:val="14"/>
    <w:link w:val="92"/>
    <w:qFormat/>
    <w:uiPriority w:val="0"/>
  </w:style>
  <w:style w:type="paragraph" w:customStyle="1" w:styleId="78">
    <w:name w:val="B2"/>
    <w:basedOn w:val="13"/>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uiPriority w:val="0"/>
  </w:style>
  <w:style w:type="paragraph" w:customStyle="1" w:styleId="82">
    <w:name w:val="ZTD"/>
    <w:basedOn w:val="70"/>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TAL Char"/>
    <w:link w:val="55"/>
    <w:qFormat/>
    <w:locked/>
    <w:uiPriority w:val="0"/>
    <w:rPr>
      <w:rFonts w:ascii="Arial" w:hAnsi="Arial"/>
      <w:sz w:val="18"/>
      <w:lang w:val="en-GB" w:eastAsia="en-US"/>
    </w:rPr>
  </w:style>
  <w:style w:type="character" w:customStyle="1" w:styleId="86">
    <w:name w:val="TAC Char"/>
    <w:link w:val="54"/>
    <w:qFormat/>
    <w:locked/>
    <w:uiPriority w:val="0"/>
    <w:rPr>
      <w:rFonts w:ascii="Arial" w:hAnsi="Arial"/>
      <w:sz w:val="18"/>
      <w:lang w:val="en-GB" w:eastAsia="en-US"/>
    </w:rPr>
  </w:style>
  <w:style w:type="character" w:customStyle="1" w:styleId="87">
    <w:name w:val="TAH Car"/>
    <w:link w:val="53"/>
    <w:qFormat/>
    <w:uiPriority w:val="0"/>
    <w:rPr>
      <w:rFonts w:ascii="Arial" w:hAnsi="Arial"/>
      <w:b/>
      <w:sz w:val="18"/>
      <w:lang w:val="en-GB" w:eastAsia="en-US"/>
    </w:rPr>
  </w:style>
  <w:style w:type="character" w:customStyle="1" w:styleId="88">
    <w:name w:val="PL Char"/>
    <w:link w:val="66"/>
    <w:qFormat/>
    <w:uiPriority w:val="0"/>
    <w:rPr>
      <w:rFonts w:ascii="Courier New" w:hAnsi="Courier New"/>
      <w:sz w:val="16"/>
      <w:lang w:val="en-GB" w:eastAsia="en-US"/>
    </w:rPr>
  </w:style>
  <w:style w:type="character" w:customStyle="1" w:styleId="89">
    <w:name w:val="TF Char"/>
    <w:link w:val="56"/>
    <w:uiPriority w:val="0"/>
    <w:rPr>
      <w:rFonts w:ascii="Arial" w:hAnsi="Arial"/>
      <w:b/>
      <w:lang w:val="en-GB" w:eastAsia="en-US"/>
    </w:rPr>
  </w:style>
  <w:style w:type="paragraph" w:customStyle="1" w:styleId="90">
    <w:name w:val="Reference"/>
    <w:basedOn w:val="1"/>
    <w:qFormat/>
    <w:uiPriority w:val="0"/>
    <w:pPr>
      <w:tabs>
        <w:tab w:val="left" w:pos="851"/>
      </w:tabs>
      <w:ind w:left="851" w:hanging="851"/>
    </w:pPr>
    <w:rPr>
      <w:rFonts w:eastAsia="宋体"/>
    </w:rPr>
  </w:style>
  <w:style w:type="paragraph" w:customStyle="1" w:styleId="91">
    <w:name w:val="Guidance"/>
    <w:basedOn w:val="1"/>
    <w:qFormat/>
    <w:uiPriority w:val="0"/>
    <w:rPr>
      <w:i/>
      <w:color w:val="0000FF"/>
    </w:rPr>
  </w:style>
  <w:style w:type="character" w:customStyle="1" w:styleId="92">
    <w:name w:val="B1 Char"/>
    <w:link w:val="77"/>
    <w:qFormat/>
    <w:uiPriority w:val="0"/>
    <w:rPr>
      <w:rFonts w:ascii="Times New Roman" w:hAnsi="Times New Roman"/>
      <w:lang w:val="en-GB" w:eastAsia="en-US"/>
    </w:rPr>
  </w:style>
  <w:style w:type="character" w:customStyle="1" w:styleId="93">
    <w:name w:val="NO Char"/>
    <w:link w:val="58"/>
    <w:qFormat/>
    <w:locked/>
    <w:uiPriority w:val="0"/>
    <w:rPr>
      <w:rFonts w:ascii="Times New Roman" w:hAnsi="Times New Roman"/>
      <w:lang w:val="en-GB" w:eastAsia="en-US"/>
    </w:rPr>
  </w:style>
  <w:style w:type="paragraph" w:styleId="94">
    <w:name w:val="List Paragraph"/>
    <w:basedOn w:val="1"/>
    <w:qFormat/>
    <w:uiPriority w:val="34"/>
    <w:pPr>
      <w:ind w:firstLine="420" w:firstLineChars="200"/>
    </w:pPr>
  </w:style>
  <w:style w:type="character" w:customStyle="1" w:styleId="95">
    <w:name w:val="Editor's Note Char"/>
    <w:link w:val="76"/>
    <w:qFormat/>
    <w:uiPriority w:val="0"/>
    <w:rPr>
      <w:rFonts w:ascii="Times New Roman" w:hAnsi="Times New Roman"/>
      <w:color w:val="FF0000"/>
      <w:lang w:val="en-GB" w:eastAsia="en-US"/>
    </w:rPr>
  </w:style>
  <w:style w:type="character" w:styleId="96">
    <w:name w:val="Placeholder Text"/>
    <w:basedOn w:val="45"/>
    <w:semiHidden/>
    <w:uiPriority w:val="99"/>
    <w:rPr>
      <w:color w:val="80808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FE658C-72E6-4F0F-82F3-74F84DF4854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539</Words>
  <Characters>3075</Characters>
  <Lines>25</Lines>
  <Paragraphs>7</Paragraphs>
  <TotalTime>150</TotalTime>
  <ScaleCrop>false</ScaleCrop>
  <LinksUpToDate>false</LinksUpToDate>
  <CharactersWithSpaces>3607</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2022-11-03T02:29:00Z</dcterms:created>
  <dc:creator>Michael Sanders, John M Meredith</dc:creator>
  <cp:lastModifiedBy>王昭宁</cp:lastModifiedBy>
  <cp:lastPrinted>2411-12-31T23:00:00Z</cp:lastPrinted>
  <dcterms:modified xsi:type="dcterms:W3CDTF">2023-02-17T10:07:03Z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2052-11.8.2.11824</vt:lpwstr>
  </property>
  <property fmtid="{D5CDD505-2E9C-101B-9397-08002B2CF9AE}" pid="22" name="ICV">
    <vt:lpwstr>8EAD7AF4E0384478827D147DD451EB6B</vt:lpwstr>
  </property>
</Properties>
</file>